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83A65" w14:textId="77777777" w:rsidR="0099056D" w:rsidRDefault="0099056D" w:rsidP="009905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RYLYNG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F1519C5" w14:textId="77777777" w:rsidR="0099056D" w:rsidRDefault="0099056D" w:rsidP="009905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London. </w:t>
      </w:r>
      <w:proofErr w:type="spellStart"/>
      <w:r>
        <w:rPr>
          <w:rFonts w:ascii="Times New Roman" w:hAnsi="Times New Roman" w:cs="Times New Roman"/>
        </w:rPr>
        <w:t>Hewerer</w:t>
      </w:r>
      <w:proofErr w:type="spellEnd"/>
      <w:r>
        <w:rPr>
          <w:rFonts w:ascii="Times New Roman" w:hAnsi="Times New Roman" w:cs="Times New Roman"/>
        </w:rPr>
        <w:t>.</w:t>
      </w:r>
    </w:p>
    <w:p w14:paraId="478A75AE" w14:textId="77777777" w:rsidR="0099056D" w:rsidRDefault="0099056D" w:rsidP="0099056D">
      <w:pPr>
        <w:rPr>
          <w:rFonts w:ascii="Times New Roman" w:hAnsi="Times New Roman" w:cs="Times New Roman"/>
        </w:rPr>
      </w:pPr>
    </w:p>
    <w:p w14:paraId="25D16942" w14:textId="77777777" w:rsidR="0099056D" w:rsidRDefault="0099056D" w:rsidP="0099056D">
      <w:pPr>
        <w:rPr>
          <w:rFonts w:ascii="Times New Roman" w:hAnsi="Times New Roman" w:cs="Times New Roman"/>
        </w:rPr>
      </w:pPr>
    </w:p>
    <w:p w14:paraId="6DBFC2AB" w14:textId="77777777" w:rsidR="0099056D" w:rsidRDefault="0099056D" w:rsidP="009905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John Rede of Beeston, Norfolk(q.v.).</w:t>
      </w:r>
    </w:p>
    <w:p w14:paraId="709C1513" w14:textId="77777777" w:rsidR="0099056D" w:rsidRDefault="0099056D" w:rsidP="009905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EE17CF4" w14:textId="77777777" w:rsidR="0099056D" w:rsidRDefault="0099056D" w:rsidP="0099056D">
      <w:pPr>
        <w:rPr>
          <w:rFonts w:ascii="Times New Roman" w:hAnsi="Times New Roman" w:cs="Times New Roman"/>
        </w:rPr>
      </w:pPr>
    </w:p>
    <w:p w14:paraId="1B836AA5" w14:textId="77777777" w:rsidR="0099056D" w:rsidRDefault="0099056D" w:rsidP="0099056D">
      <w:pPr>
        <w:rPr>
          <w:rFonts w:ascii="Times New Roman" w:hAnsi="Times New Roman" w:cs="Times New Roman"/>
        </w:rPr>
      </w:pPr>
    </w:p>
    <w:p w14:paraId="1B9EF2CB" w14:textId="77777777" w:rsidR="0099056D" w:rsidRDefault="0099056D" w:rsidP="009905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December 2018</w:t>
      </w:r>
    </w:p>
    <w:p w14:paraId="5AC247C1" w14:textId="77777777" w:rsidR="006B2F86" w:rsidRPr="00E71FC3" w:rsidRDefault="0099056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E71EA" w14:textId="77777777" w:rsidR="0099056D" w:rsidRDefault="0099056D" w:rsidP="00E71FC3">
      <w:r>
        <w:separator/>
      </w:r>
    </w:p>
  </w:endnote>
  <w:endnote w:type="continuationSeparator" w:id="0">
    <w:p w14:paraId="64356CC6" w14:textId="77777777" w:rsidR="0099056D" w:rsidRDefault="0099056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1542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7AE66" w14:textId="77777777" w:rsidR="0099056D" w:rsidRDefault="0099056D" w:rsidP="00E71FC3">
      <w:r>
        <w:separator/>
      </w:r>
    </w:p>
  </w:footnote>
  <w:footnote w:type="continuationSeparator" w:id="0">
    <w:p w14:paraId="522E0F7B" w14:textId="77777777" w:rsidR="0099056D" w:rsidRDefault="0099056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56D"/>
    <w:rsid w:val="001A7C09"/>
    <w:rsid w:val="00577BD5"/>
    <w:rsid w:val="00656CBA"/>
    <w:rsid w:val="006A1F77"/>
    <w:rsid w:val="00733BE7"/>
    <w:rsid w:val="0099056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3DF7B"/>
  <w15:chartTrackingRefBased/>
  <w15:docId w15:val="{73637A9C-4274-4066-8626-7562CD35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056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905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2018-12-10T22:07:00Z</dcterms:created>
  <dcterms:modified xsi:type="dcterms:W3CDTF">2018-12-10T22:07:00Z</dcterms:modified>
</cp:coreProperties>
</file>